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EB54C5" w14:paraId="1AB851AA" w14:textId="77777777" w:rsidTr="007A47C1">
        <w:tc>
          <w:tcPr>
            <w:tcW w:w="4039" w:type="dxa"/>
            <w:shd w:val="clear" w:color="auto" w:fill="auto"/>
          </w:tcPr>
          <w:p w14:paraId="12AD5273" w14:textId="54C708FA" w:rsidR="00067FAF" w:rsidRPr="00EB54C5" w:rsidRDefault="00067FAF" w:rsidP="00007FBA">
            <w:pPr>
              <w:ind w:right="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92194025"/>
            <w:r w:rsidRPr="00EB54C5">
              <w:rPr>
                <w:rFonts w:ascii="Arial" w:hAnsi="Arial" w:cs="Arial"/>
                <w:color w:val="000000"/>
                <w:sz w:val="18"/>
                <w:szCs w:val="18"/>
              </w:rPr>
              <w:t xml:space="preserve">ODPRTI POSTOPEK - </w:t>
            </w:r>
            <w:r w:rsidR="00886AAD" w:rsidRPr="00EB54C5">
              <w:rPr>
                <w:rFonts w:ascii="Arial" w:hAnsi="Arial" w:cs="Arial"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EB54C5" w:rsidRDefault="00067FAF" w:rsidP="00007F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441B5F86" w:rsidR="00067FAF" w:rsidRPr="00EB54C5" w:rsidRDefault="00067FAF" w:rsidP="00007FBA">
            <w:pPr>
              <w:pStyle w:val="Telobesedil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4C5">
              <w:rPr>
                <w:rFonts w:ascii="Arial" w:hAnsi="Arial" w:cs="Arial"/>
                <w:sz w:val="18"/>
                <w:szCs w:val="18"/>
              </w:rPr>
              <w:t>OBR – 2.</w:t>
            </w:r>
            <w:r w:rsidR="005867D4" w:rsidRPr="00EB54C5">
              <w:rPr>
                <w:rFonts w:ascii="Arial" w:hAnsi="Arial" w:cs="Arial"/>
                <w:sz w:val="18"/>
                <w:szCs w:val="18"/>
              </w:rPr>
              <w:t>1</w:t>
            </w:r>
            <w:r w:rsidR="00FE5E54" w:rsidRPr="00EB54C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14:paraId="73A220F1" w14:textId="383527CC" w:rsidR="001A6FD2" w:rsidRPr="001A6FD2" w:rsidRDefault="001A6FD2" w:rsidP="001A6FD2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148612963"/>
      <w:bookmarkEnd w:id="0"/>
      <w:r w:rsidRPr="001A6FD2">
        <w:rPr>
          <w:rFonts w:ascii="Arial" w:hAnsi="Arial" w:cs="Arial"/>
          <w:sz w:val="20"/>
          <w:szCs w:val="20"/>
        </w:rPr>
        <w:t>Številka:</w:t>
      </w:r>
      <w:r w:rsidRPr="001A6FD2">
        <w:rPr>
          <w:rFonts w:ascii="Arial" w:hAnsi="Arial" w:cs="Arial"/>
          <w:sz w:val="20"/>
          <w:szCs w:val="20"/>
        </w:rPr>
        <w:tab/>
      </w:r>
      <w:r w:rsidRPr="001A6FD2">
        <w:rPr>
          <w:rFonts w:ascii="Arial" w:hAnsi="Arial" w:cs="Arial"/>
          <w:sz w:val="20"/>
          <w:szCs w:val="20"/>
        </w:rPr>
        <w:tab/>
      </w:r>
      <w:r w:rsidRPr="001A6FD2">
        <w:rPr>
          <w:rFonts w:ascii="Arial" w:hAnsi="Arial" w:cs="Arial"/>
          <w:sz w:val="20"/>
          <w:szCs w:val="20"/>
        </w:rPr>
        <w:tab/>
        <w:t>430</w:t>
      </w:r>
      <w:r w:rsidR="00A938C9">
        <w:rPr>
          <w:rFonts w:ascii="Arial" w:hAnsi="Arial" w:cs="Arial"/>
          <w:sz w:val="20"/>
          <w:szCs w:val="20"/>
        </w:rPr>
        <w:t>1</w:t>
      </w:r>
      <w:r w:rsidRPr="001A6FD2">
        <w:rPr>
          <w:rFonts w:ascii="Arial" w:hAnsi="Arial" w:cs="Arial"/>
          <w:sz w:val="20"/>
          <w:szCs w:val="20"/>
        </w:rPr>
        <w:t>-0</w:t>
      </w:r>
      <w:r w:rsidR="00A938C9">
        <w:rPr>
          <w:rFonts w:ascii="Arial" w:hAnsi="Arial" w:cs="Arial"/>
          <w:sz w:val="20"/>
          <w:szCs w:val="20"/>
        </w:rPr>
        <w:t>036</w:t>
      </w:r>
      <w:r w:rsidRPr="001A6FD2">
        <w:rPr>
          <w:rFonts w:ascii="Arial" w:hAnsi="Arial" w:cs="Arial"/>
          <w:sz w:val="20"/>
          <w:szCs w:val="20"/>
        </w:rPr>
        <w:t>/2024</w:t>
      </w:r>
    </w:p>
    <w:p w14:paraId="2DD6A9D3" w14:textId="3A915D0A" w:rsidR="001A6FD2" w:rsidRPr="001A6FD2" w:rsidRDefault="001A6FD2" w:rsidP="001A6FD2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1A6FD2">
        <w:rPr>
          <w:rFonts w:ascii="Arial" w:hAnsi="Arial" w:cs="Arial"/>
          <w:sz w:val="20"/>
          <w:szCs w:val="20"/>
        </w:rPr>
        <w:t>JN BR:</w:t>
      </w:r>
      <w:r w:rsidRPr="001A6FD2">
        <w:rPr>
          <w:rFonts w:ascii="Arial" w:hAnsi="Arial" w:cs="Arial"/>
          <w:sz w:val="20"/>
          <w:szCs w:val="20"/>
        </w:rPr>
        <w:tab/>
      </w:r>
      <w:r w:rsidRPr="001A6FD2">
        <w:rPr>
          <w:rFonts w:ascii="Arial" w:hAnsi="Arial" w:cs="Arial"/>
          <w:sz w:val="20"/>
          <w:szCs w:val="20"/>
        </w:rPr>
        <w:tab/>
      </w:r>
      <w:r w:rsidRPr="001A6FD2">
        <w:rPr>
          <w:rFonts w:ascii="Arial" w:hAnsi="Arial" w:cs="Arial"/>
          <w:sz w:val="20"/>
          <w:szCs w:val="20"/>
        </w:rPr>
        <w:tab/>
        <w:t>2024-</w:t>
      </w:r>
      <w:r w:rsidR="00A938C9">
        <w:rPr>
          <w:rFonts w:ascii="Arial" w:hAnsi="Arial" w:cs="Arial"/>
          <w:sz w:val="20"/>
          <w:szCs w:val="20"/>
        </w:rPr>
        <w:t>239</w:t>
      </w:r>
    </w:p>
    <w:p w14:paraId="1F3DC943" w14:textId="3C6455CF" w:rsidR="001A6FD2" w:rsidRPr="001A6FD2" w:rsidRDefault="001A6FD2" w:rsidP="001A6FD2">
      <w:pPr>
        <w:rPr>
          <w:rFonts w:ascii="Arial" w:hAnsi="Arial" w:cs="Arial"/>
          <w:sz w:val="20"/>
          <w:szCs w:val="20"/>
        </w:rPr>
      </w:pPr>
      <w:r w:rsidRPr="001A6FD2">
        <w:rPr>
          <w:rFonts w:ascii="Arial" w:hAnsi="Arial" w:cs="Arial"/>
          <w:sz w:val="20"/>
          <w:szCs w:val="20"/>
        </w:rPr>
        <w:t>Datum:</w:t>
      </w:r>
      <w:r w:rsidRPr="001A6FD2">
        <w:rPr>
          <w:rFonts w:ascii="Arial" w:hAnsi="Arial" w:cs="Arial"/>
          <w:sz w:val="20"/>
          <w:szCs w:val="20"/>
        </w:rPr>
        <w:tab/>
      </w:r>
      <w:r w:rsidRPr="001A6FD2">
        <w:rPr>
          <w:rFonts w:ascii="Arial" w:hAnsi="Arial" w:cs="Arial"/>
          <w:sz w:val="20"/>
          <w:szCs w:val="20"/>
        </w:rPr>
        <w:tab/>
      </w:r>
      <w:r w:rsidR="00A938C9">
        <w:rPr>
          <w:rFonts w:ascii="Arial" w:hAnsi="Arial" w:cs="Arial"/>
          <w:sz w:val="20"/>
          <w:szCs w:val="20"/>
        </w:rPr>
        <w:t>26. 9 2</w:t>
      </w:r>
      <w:r w:rsidRPr="001A6FD2">
        <w:rPr>
          <w:rFonts w:ascii="Arial" w:hAnsi="Arial" w:cs="Arial"/>
          <w:sz w:val="20"/>
          <w:szCs w:val="20"/>
        </w:rPr>
        <w:t>024</w:t>
      </w:r>
    </w:p>
    <w:p w14:paraId="7B994AE9" w14:textId="7960AC3C" w:rsidR="00FE5E54" w:rsidRDefault="00FE5E54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0CBC8458" w14:textId="3D3244D2" w:rsidR="006260EF" w:rsidRDefault="006260EF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4C8702FB" w14:textId="728A3717" w:rsidR="00C6442D" w:rsidRDefault="00C6442D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3B705A60" w14:textId="6047F9CD" w:rsidR="00C6442D" w:rsidRDefault="00C6442D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44472103" w14:textId="77777777" w:rsidR="00C6442D" w:rsidRDefault="00C6442D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49CB3BF1" w14:textId="77777777" w:rsidR="00EB54C5" w:rsidRPr="00A72A09" w:rsidRDefault="00EB54C5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bookmarkEnd w:id="1"/>
    <w:p w14:paraId="6C928C7E" w14:textId="5E9D93B4" w:rsidR="00FA3767" w:rsidRPr="00AA69C7" w:rsidRDefault="00FE5E54" w:rsidP="00E52A3F">
      <w:pPr>
        <w:pStyle w:val="Naslov"/>
        <w:rPr>
          <w:sz w:val="22"/>
          <w:szCs w:val="22"/>
        </w:rPr>
      </w:pPr>
      <w:r>
        <w:rPr>
          <w:sz w:val="22"/>
          <w:szCs w:val="22"/>
        </w:rPr>
        <w:t>DOLOČITEV NAJVIŠJIH DOPUSTNIH CEN</w:t>
      </w:r>
    </w:p>
    <w:p w14:paraId="22AA9B22" w14:textId="7AB4DE6B" w:rsidR="003361B5" w:rsidRDefault="003361B5" w:rsidP="006260EF">
      <w:pPr>
        <w:jc w:val="both"/>
        <w:rPr>
          <w:rFonts w:ascii="Arial" w:hAnsi="Arial" w:cs="Arial"/>
          <w:sz w:val="22"/>
          <w:szCs w:val="22"/>
        </w:rPr>
      </w:pPr>
    </w:p>
    <w:p w14:paraId="07C5B0D7" w14:textId="461DCAA6" w:rsidR="00C6442D" w:rsidRDefault="00C6442D" w:rsidP="006260EF">
      <w:pPr>
        <w:jc w:val="both"/>
        <w:rPr>
          <w:rFonts w:ascii="Arial" w:hAnsi="Arial" w:cs="Arial"/>
          <w:sz w:val="22"/>
          <w:szCs w:val="22"/>
        </w:rPr>
      </w:pPr>
    </w:p>
    <w:p w14:paraId="7FF41206" w14:textId="51647A92" w:rsidR="00C6442D" w:rsidRDefault="00C6442D" w:rsidP="006260EF">
      <w:pPr>
        <w:jc w:val="both"/>
        <w:rPr>
          <w:rFonts w:ascii="Arial" w:hAnsi="Arial" w:cs="Arial"/>
          <w:sz w:val="22"/>
          <w:szCs w:val="22"/>
        </w:rPr>
      </w:pPr>
    </w:p>
    <w:p w14:paraId="16BF1FC3" w14:textId="77777777" w:rsidR="00C6442D" w:rsidRPr="00AA69C7" w:rsidRDefault="00C6442D" w:rsidP="006260EF">
      <w:pPr>
        <w:jc w:val="both"/>
        <w:rPr>
          <w:rFonts w:ascii="Arial" w:hAnsi="Arial" w:cs="Arial"/>
          <w:sz w:val="22"/>
          <w:szCs w:val="22"/>
        </w:rPr>
      </w:pPr>
    </w:p>
    <w:p w14:paraId="296B0BD8" w14:textId="70B86C8F" w:rsidR="003361B5" w:rsidRDefault="003361B5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Naročnik določa </w:t>
      </w:r>
      <w:r w:rsidRPr="003361B5">
        <w:rPr>
          <w:rFonts w:ascii="Arial" w:hAnsi="Arial" w:cs="Arial"/>
          <w:sz w:val="22"/>
          <w:szCs w:val="22"/>
        </w:rPr>
        <w:t>najvišj</w:t>
      </w:r>
      <w:r>
        <w:rPr>
          <w:rFonts w:ascii="Arial" w:hAnsi="Arial" w:cs="Arial"/>
          <w:sz w:val="22"/>
          <w:szCs w:val="22"/>
        </w:rPr>
        <w:t>e</w:t>
      </w:r>
      <w:r w:rsidRPr="003361B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dopustne</w:t>
      </w:r>
      <w:r w:rsidRPr="003361B5">
        <w:rPr>
          <w:rFonts w:ascii="Arial" w:hAnsi="Arial" w:cs="Arial"/>
          <w:sz w:val="22"/>
          <w:szCs w:val="22"/>
        </w:rPr>
        <w:t xml:space="preserve"> cen</w:t>
      </w:r>
      <w:r>
        <w:rPr>
          <w:rFonts w:ascii="Arial" w:hAnsi="Arial" w:cs="Arial"/>
          <w:sz w:val="22"/>
          <w:szCs w:val="22"/>
        </w:rPr>
        <w:t>e</w:t>
      </w:r>
      <w:r w:rsidRPr="003361B5">
        <w:rPr>
          <w:rFonts w:ascii="Arial" w:hAnsi="Arial" w:cs="Arial"/>
          <w:sz w:val="22"/>
          <w:szCs w:val="22"/>
        </w:rPr>
        <w:t xml:space="preserve"> </w:t>
      </w:r>
      <w:r w:rsidR="00A938C9">
        <w:rPr>
          <w:rFonts w:ascii="Arial" w:hAnsi="Arial" w:cs="Arial"/>
          <w:sz w:val="22"/>
          <w:szCs w:val="22"/>
        </w:rPr>
        <w:t xml:space="preserve">za blago v EUR/l in </w:t>
      </w:r>
      <w:r w:rsidRPr="003361B5">
        <w:rPr>
          <w:rFonts w:ascii="Arial" w:hAnsi="Arial" w:cs="Arial"/>
          <w:sz w:val="22"/>
          <w:szCs w:val="22"/>
        </w:rPr>
        <w:t>v EUR na m</w:t>
      </w:r>
      <w:r w:rsidR="006260EF">
        <w:rPr>
          <w:rFonts w:ascii="Arial" w:hAnsi="Arial" w:cs="Arial"/>
          <w:sz w:val="22"/>
          <w:szCs w:val="22"/>
          <w:vertAlign w:val="superscript"/>
        </w:rPr>
        <w:t>3</w:t>
      </w:r>
      <w:r w:rsidRPr="003361B5">
        <w:rPr>
          <w:rFonts w:ascii="Arial" w:hAnsi="Arial" w:cs="Arial"/>
          <w:sz w:val="22"/>
          <w:szCs w:val="22"/>
        </w:rPr>
        <w:t>/mesec brez DDV.</w:t>
      </w:r>
    </w:p>
    <w:p w14:paraId="7968400A" w14:textId="77777777" w:rsidR="006260EF" w:rsidRDefault="006260EF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F85875" w14:textId="15C28F35" w:rsidR="003361B5" w:rsidRDefault="00D43290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3" w:name="_Hlk150504193"/>
      <w:r>
        <w:rPr>
          <w:rFonts w:ascii="Arial" w:hAnsi="Arial" w:cs="Arial"/>
          <w:sz w:val="22"/>
          <w:szCs w:val="22"/>
        </w:rPr>
        <w:t>V primeru, da bo ponudnik ponudil višje cene od določenih najvišjih dopustnih cen, bo takšna ponudba štela za nedopustno</w:t>
      </w:r>
      <w:r w:rsidR="003361B5">
        <w:rPr>
          <w:rFonts w:ascii="Arial" w:hAnsi="Arial" w:cs="Arial"/>
          <w:sz w:val="22"/>
          <w:szCs w:val="22"/>
        </w:rPr>
        <w:t>.</w:t>
      </w:r>
    </w:p>
    <w:bookmarkEnd w:id="3"/>
    <w:p w14:paraId="1F657214" w14:textId="77777777" w:rsidR="006260EF" w:rsidRPr="003361B5" w:rsidRDefault="006260EF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3B4254" w14:textId="1104769F" w:rsidR="00A15A15" w:rsidRPr="00A15A15" w:rsidRDefault="00A15A15" w:rsidP="006260EF">
      <w:pPr>
        <w:jc w:val="both"/>
        <w:rPr>
          <w:rFonts w:ascii="Arial" w:hAnsi="Arial" w:cs="Arial"/>
          <w:sz w:val="22"/>
          <w:szCs w:val="22"/>
        </w:rPr>
      </w:pPr>
      <w:r w:rsidRPr="00A15A15">
        <w:rPr>
          <w:rFonts w:ascii="Arial" w:hAnsi="Arial" w:cs="Arial"/>
          <w:sz w:val="22"/>
          <w:szCs w:val="22"/>
        </w:rPr>
        <w:t xml:space="preserve">Vse cene se razumejo </w:t>
      </w:r>
      <w:r w:rsidR="00561855">
        <w:rPr>
          <w:rFonts w:ascii="Arial" w:hAnsi="Arial" w:cs="Arial"/>
          <w:sz w:val="22"/>
          <w:szCs w:val="22"/>
        </w:rPr>
        <w:t xml:space="preserve">kot cene </w:t>
      </w:r>
      <w:r w:rsidRPr="00A15A15">
        <w:rPr>
          <w:rFonts w:ascii="Arial" w:hAnsi="Arial" w:cs="Arial"/>
          <w:sz w:val="22"/>
          <w:szCs w:val="22"/>
        </w:rPr>
        <w:t>brez davka na dodano vrednost.</w:t>
      </w:r>
    </w:p>
    <w:p w14:paraId="61413FC8" w14:textId="63FC9A93" w:rsidR="00EF0BF2" w:rsidRDefault="00EF0BF2" w:rsidP="003361B5">
      <w:pPr>
        <w:jc w:val="both"/>
        <w:rPr>
          <w:rFonts w:ascii="Arial" w:hAnsi="Arial" w:cs="Arial"/>
          <w:i/>
          <w:sz w:val="22"/>
          <w:szCs w:val="22"/>
        </w:rPr>
      </w:pPr>
    </w:p>
    <w:p w14:paraId="711B3208" w14:textId="77777777" w:rsidR="00EB54C5" w:rsidRDefault="00EB54C5" w:rsidP="003361B5">
      <w:pPr>
        <w:jc w:val="both"/>
        <w:rPr>
          <w:rFonts w:ascii="Arial" w:hAnsi="Arial" w:cs="Arial"/>
          <w:i/>
          <w:sz w:val="22"/>
          <w:szCs w:val="22"/>
        </w:rPr>
      </w:pPr>
    </w:p>
    <w:p w14:paraId="27DB8F0C" w14:textId="3B5B4342" w:rsidR="003361B5" w:rsidRDefault="00FE5E54" w:rsidP="00A938C9">
      <w:pPr>
        <w:pStyle w:val="Tekstpogodba-Mark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Najvišje dopustne cene</w:t>
      </w:r>
      <w:r w:rsidR="00AA69C7" w:rsidRPr="00AA69C7">
        <w:rPr>
          <w:rFonts w:ascii="Arial" w:hAnsi="Arial" w:cs="Arial"/>
          <w:b/>
        </w:rPr>
        <w:t>:</w:t>
      </w:r>
    </w:p>
    <w:p w14:paraId="3730199D" w14:textId="77777777" w:rsidR="00EB54C5" w:rsidRPr="006260EF" w:rsidRDefault="00EB54C5" w:rsidP="00EB54C5">
      <w:pPr>
        <w:pStyle w:val="Tekstpogodba-Marko"/>
        <w:ind w:left="720"/>
        <w:rPr>
          <w:rFonts w:ascii="Arial" w:hAnsi="Arial" w:cs="Arial"/>
          <w:b/>
        </w:rPr>
      </w:pPr>
    </w:p>
    <w:tbl>
      <w:tblPr>
        <w:tblW w:w="83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3"/>
        <w:gridCol w:w="1276"/>
        <w:gridCol w:w="1842"/>
        <w:gridCol w:w="2127"/>
      </w:tblGrid>
      <w:tr w:rsidR="00C6442D" w14:paraId="0F070648" w14:textId="77777777" w:rsidTr="00C6442D">
        <w:trPr>
          <w:trHeight w:val="900"/>
        </w:trPr>
        <w:tc>
          <w:tcPr>
            <w:tcW w:w="3123" w:type="dxa"/>
            <w:shd w:val="clear" w:color="000000" w:fill="DDEBF7"/>
            <w:vAlign w:val="center"/>
            <w:hideMark/>
          </w:tcPr>
          <w:p w14:paraId="2A109A7F" w14:textId="671FAE9B" w:rsidR="00C6442D" w:rsidRDefault="00C6442D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4" w:name="_Hlk178243331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blago oz. storitev</w:t>
            </w:r>
          </w:p>
        </w:tc>
        <w:tc>
          <w:tcPr>
            <w:tcW w:w="1276" w:type="dxa"/>
            <w:shd w:val="clear" w:color="000000" w:fill="DDEBF7"/>
            <w:vAlign w:val="center"/>
            <w:hideMark/>
          </w:tcPr>
          <w:p w14:paraId="5A03C1B1" w14:textId="153F014D" w:rsidR="00C6442D" w:rsidRDefault="00C6442D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842" w:type="dxa"/>
            <w:shd w:val="clear" w:color="000000" w:fill="DDEBF7"/>
            <w:vAlign w:val="center"/>
            <w:hideMark/>
          </w:tcPr>
          <w:p w14:paraId="5D2A8F0C" w14:textId="4565614D" w:rsidR="00C6442D" w:rsidRDefault="00C6442D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2127" w:type="dxa"/>
            <w:shd w:val="clear" w:color="000000" w:fill="DDEBF7"/>
            <w:vAlign w:val="center"/>
            <w:hideMark/>
          </w:tcPr>
          <w:p w14:paraId="44BEA0D7" w14:textId="1D2E5DEB" w:rsidR="00C6442D" w:rsidRDefault="00C6442D" w:rsidP="00C6442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Max. cena</w:t>
            </w:r>
          </w:p>
        </w:tc>
      </w:tr>
      <w:tr w:rsidR="00C6442D" w14:paraId="6240B899" w14:textId="77777777" w:rsidTr="00C6442D">
        <w:trPr>
          <w:trHeight w:val="570"/>
        </w:trPr>
        <w:tc>
          <w:tcPr>
            <w:tcW w:w="3123" w:type="dxa"/>
            <w:shd w:val="clear" w:color="auto" w:fill="auto"/>
            <w:vAlign w:val="center"/>
            <w:hideMark/>
          </w:tcPr>
          <w:p w14:paraId="363D28F7" w14:textId="3B288BE3" w:rsidR="00C6442D" w:rsidRDefault="00C6442D" w:rsidP="005166D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38C9">
              <w:rPr>
                <w:rFonts w:ascii="Arial" w:hAnsi="Arial" w:cs="Arial"/>
                <w:color w:val="000000"/>
                <w:sz w:val="22"/>
                <w:szCs w:val="22"/>
              </w:rPr>
              <w:t>Sredstvo AUS 32 (</w:t>
            </w:r>
            <w:proofErr w:type="spellStart"/>
            <w:r w:rsidRPr="00A938C9">
              <w:rPr>
                <w:rFonts w:ascii="Arial" w:hAnsi="Arial" w:cs="Arial"/>
                <w:color w:val="000000"/>
                <w:sz w:val="22"/>
                <w:szCs w:val="22"/>
              </w:rPr>
              <w:t>Aqueous</w:t>
            </w:r>
            <w:proofErr w:type="spellEnd"/>
            <w:r w:rsidRPr="00A938C9">
              <w:rPr>
                <w:rFonts w:ascii="Arial" w:hAnsi="Arial" w:cs="Arial"/>
                <w:color w:val="000000"/>
                <w:sz w:val="22"/>
                <w:szCs w:val="22"/>
              </w:rPr>
              <w:t xml:space="preserve"> Urea </w:t>
            </w:r>
            <w:proofErr w:type="spellStart"/>
            <w:r w:rsidRPr="00A938C9">
              <w:rPr>
                <w:rFonts w:ascii="Arial" w:hAnsi="Arial" w:cs="Arial"/>
                <w:color w:val="000000"/>
                <w:sz w:val="22"/>
                <w:szCs w:val="22"/>
              </w:rPr>
              <w:t>Solution</w:t>
            </w:r>
            <w:proofErr w:type="spellEnd"/>
            <w:r w:rsidRPr="00A938C9">
              <w:rPr>
                <w:rFonts w:ascii="Arial" w:hAnsi="Arial" w:cs="Arial"/>
                <w:color w:val="000000"/>
                <w:sz w:val="22"/>
                <w:szCs w:val="22"/>
              </w:rPr>
              <w:t xml:space="preserve"> 32)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5956CF" w14:textId="6470966C" w:rsidR="00C6442D" w:rsidRDefault="00C6442D" w:rsidP="005166D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800.000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641D2F" w14:textId="38DD3355" w:rsidR="00C6442D" w:rsidRDefault="00C6442D" w:rsidP="005166D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EUR/l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CC09A0C" w14:textId="40061196" w:rsidR="00C6442D" w:rsidRDefault="00C6442D" w:rsidP="005166D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0,70</w:t>
            </w:r>
          </w:p>
        </w:tc>
      </w:tr>
      <w:tr w:rsidR="00C6442D" w:rsidRPr="00C6442D" w14:paraId="48545AA7" w14:textId="77777777" w:rsidTr="00C6442D">
        <w:trPr>
          <w:trHeight w:val="300"/>
        </w:trPr>
        <w:tc>
          <w:tcPr>
            <w:tcW w:w="3123" w:type="dxa"/>
            <w:shd w:val="clear" w:color="auto" w:fill="auto"/>
            <w:vAlign w:val="center"/>
            <w:hideMark/>
          </w:tcPr>
          <w:p w14:paraId="7E8D7E87" w14:textId="457A5DDB" w:rsidR="00C6442D" w:rsidRPr="00C6442D" w:rsidRDefault="00C6442D" w:rsidP="005166D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Skladiščenje</w:t>
            </w: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+ o</w:t>
            </w: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bnavljanje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3BFF13" w14:textId="7BE1C1F8" w:rsidR="00C6442D" w:rsidRPr="00C6442D" w:rsidRDefault="00C6442D" w:rsidP="001633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B54376" w14:textId="19071554" w:rsidR="00C6442D" w:rsidRPr="00C6442D" w:rsidRDefault="00C6442D" w:rsidP="005166D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</w:t>
            </w: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3</w:t>
            </w:r>
            <w:r w:rsidRPr="00C6442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/mesec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E9CB3F" w14:textId="232AC714" w:rsidR="00C6442D" w:rsidRPr="00C6442D" w:rsidRDefault="00C6442D" w:rsidP="005166D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bookmarkEnd w:id="4"/>
    </w:tbl>
    <w:p w14:paraId="2BF2E3D9" w14:textId="0D64DA8B" w:rsidR="00A72A09" w:rsidRDefault="00A72A09" w:rsidP="007E50FE">
      <w:pPr>
        <w:jc w:val="both"/>
        <w:rPr>
          <w:rFonts w:ascii="Arial" w:hAnsi="Arial" w:cs="Arial"/>
          <w:sz w:val="22"/>
          <w:szCs w:val="22"/>
        </w:rPr>
      </w:pPr>
    </w:p>
    <w:p w14:paraId="7120CED6" w14:textId="77777777" w:rsidR="006260EF" w:rsidRPr="00451CC8" w:rsidRDefault="006260EF" w:rsidP="007E50FE">
      <w:pPr>
        <w:jc w:val="both"/>
        <w:rPr>
          <w:rFonts w:ascii="Arial" w:hAnsi="Arial" w:cs="Arial"/>
          <w:sz w:val="22"/>
          <w:szCs w:val="22"/>
        </w:rPr>
      </w:pPr>
    </w:p>
    <w:p w14:paraId="0B96A56F" w14:textId="1D8B4B06" w:rsidR="005825FE" w:rsidRDefault="005825FE" w:rsidP="007E50FE">
      <w:pPr>
        <w:jc w:val="both"/>
        <w:rPr>
          <w:rFonts w:ascii="Arial" w:hAnsi="Arial" w:cs="Arial"/>
          <w:sz w:val="22"/>
          <w:szCs w:val="22"/>
        </w:rPr>
      </w:pPr>
    </w:p>
    <w:p w14:paraId="03C9EA91" w14:textId="743877CB" w:rsidR="00A938C9" w:rsidRDefault="00A938C9" w:rsidP="007E50FE">
      <w:pPr>
        <w:jc w:val="both"/>
        <w:rPr>
          <w:rFonts w:ascii="Arial" w:hAnsi="Arial" w:cs="Arial"/>
          <w:sz w:val="22"/>
          <w:szCs w:val="22"/>
        </w:rPr>
      </w:pPr>
    </w:p>
    <w:p w14:paraId="35588CA6" w14:textId="77777777" w:rsidR="00A938C9" w:rsidRDefault="00A938C9" w:rsidP="007E50FE">
      <w:pPr>
        <w:jc w:val="both"/>
        <w:rPr>
          <w:rFonts w:ascii="Arial" w:hAnsi="Arial" w:cs="Arial"/>
          <w:sz w:val="22"/>
          <w:szCs w:val="22"/>
        </w:rPr>
      </w:pPr>
    </w:p>
    <w:sectPr w:rsidR="00A938C9" w:rsidSect="00EC76BF">
      <w:footerReference w:type="default" r:id="rId11"/>
      <w:headerReference w:type="first" r:id="rId12"/>
      <w:footerReference w:type="first" r:id="rId13"/>
      <w:pgSz w:w="11906" w:h="16838" w:code="9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91269" w14:textId="77777777" w:rsidR="008E55A3" w:rsidRDefault="008E55A3">
      <w:r>
        <w:separator/>
      </w:r>
    </w:p>
  </w:endnote>
  <w:endnote w:type="continuationSeparator" w:id="0">
    <w:p w14:paraId="4CA5662F" w14:textId="77777777" w:rsidR="008E55A3" w:rsidRDefault="008E55A3">
      <w:r>
        <w:continuationSeparator/>
      </w:r>
    </w:p>
  </w:endnote>
  <w:endnote w:type="continuationNotice" w:id="1">
    <w:p w14:paraId="4CD6A55D" w14:textId="77777777" w:rsidR="008E55A3" w:rsidRDefault="008E5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13CBA35C" w:rsidR="00260937" w:rsidRPr="00EE6ED9" w:rsidRDefault="0026093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91A55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91A55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8"/>
    </w:tblGrid>
    <w:tr w:rsidR="0026093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260937" w:rsidRPr="005A785E" w:rsidRDefault="0026093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9A5B78F" w:rsidR="00260937" w:rsidRPr="00EE6ED9" w:rsidRDefault="0026093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91A55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91A55">
            <w:rPr>
              <w:rStyle w:val="tevilkastrani"/>
              <w:rFonts w:ascii="Arial" w:hAnsi="Arial" w:cs="Arial"/>
              <w:noProof/>
              <w:sz w:val="20"/>
              <w:szCs w:val="20"/>
            </w:rPr>
            <w:t>3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260937" w:rsidRPr="00FC6CF0" w:rsidRDefault="0026093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9D499" w14:textId="77777777" w:rsidR="008E55A3" w:rsidRDefault="008E55A3">
      <w:r>
        <w:separator/>
      </w:r>
    </w:p>
  </w:footnote>
  <w:footnote w:type="continuationSeparator" w:id="0">
    <w:p w14:paraId="310F0B8C" w14:textId="77777777" w:rsidR="008E55A3" w:rsidRDefault="008E55A3">
      <w:r>
        <w:continuationSeparator/>
      </w:r>
    </w:p>
  </w:footnote>
  <w:footnote w:type="continuationNotice" w:id="1">
    <w:p w14:paraId="4EDE6276" w14:textId="77777777" w:rsidR="008E55A3" w:rsidRDefault="008E55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6093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260937" w:rsidRPr="00A04B00" w:rsidRDefault="0026093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260937" w:rsidRPr="00A04B00" w:rsidRDefault="0026093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260937" w:rsidRPr="00A04B00" w:rsidRDefault="0026093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260937" w:rsidRPr="00C0552D" w:rsidRDefault="0026093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260937" w:rsidRPr="00C0552D" w:rsidRDefault="0026093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260937" w:rsidRPr="00A1445A" w:rsidRDefault="0026093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35" name="Slika 3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260937" w:rsidRDefault="0026093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260937" w:rsidRPr="00A1445A" w:rsidRDefault="00C6442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26093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260937" w:rsidRDefault="00C6442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26093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260937" w:rsidRPr="00A1445A" w:rsidRDefault="0026093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260937" w:rsidRPr="00FC6CF0" w:rsidRDefault="0026093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89B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924344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17CCC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92870"/>
    <w:multiLevelType w:val="multilevel"/>
    <w:tmpl w:val="CFA452FC"/>
    <w:lvl w:ilvl="0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0.3.%3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3542F0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2254A"/>
    <w:rsid w:val="00036A6D"/>
    <w:rsid w:val="000412BC"/>
    <w:rsid w:val="00041EB9"/>
    <w:rsid w:val="0004202F"/>
    <w:rsid w:val="00042D0E"/>
    <w:rsid w:val="00043EC9"/>
    <w:rsid w:val="00046CE2"/>
    <w:rsid w:val="0005065F"/>
    <w:rsid w:val="000576FB"/>
    <w:rsid w:val="00067FAF"/>
    <w:rsid w:val="00080918"/>
    <w:rsid w:val="000826F3"/>
    <w:rsid w:val="00096243"/>
    <w:rsid w:val="00096BE4"/>
    <w:rsid w:val="000A0F9F"/>
    <w:rsid w:val="000C1838"/>
    <w:rsid w:val="000C23A5"/>
    <w:rsid w:val="000C4583"/>
    <w:rsid w:val="000C5274"/>
    <w:rsid w:val="000D76C2"/>
    <w:rsid w:val="000E1875"/>
    <w:rsid w:val="000E41E1"/>
    <w:rsid w:val="000E7050"/>
    <w:rsid w:val="000F24E3"/>
    <w:rsid w:val="000F443D"/>
    <w:rsid w:val="00101B68"/>
    <w:rsid w:val="00105206"/>
    <w:rsid w:val="00110762"/>
    <w:rsid w:val="001131D7"/>
    <w:rsid w:val="00114401"/>
    <w:rsid w:val="0012533E"/>
    <w:rsid w:val="001314C1"/>
    <w:rsid w:val="001352C1"/>
    <w:rsid w:val="0014021F"/>
    <w:rsid w:val="00163379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6FD2"/>
    <w:rsid w:val="001A7BD0"/>
    <w:rsid w:val="001D16E0"/>
    <w:rsid w:val="001D694D"/>
    <w:rsid w:val="001E2FC3"/>
    <w:rsid w:val="001E6E10"/>
    <w:rsid w:val="001F6F0F"/>
    <w:rsid w:val="0020233B"/>
    <w:rsid w:val="0021594F"/>
    <w:rsid w:val="00217B39"/>
    <w:rsid w:val="00227FB0"/>
    <w:rsid w:val="00231CFA"/>
    <w:rsid w:val="00233448"/>
    <w:rsid w:val="00235E41"/>
    <w:rsid w:val="0023705D"/>
    <w:rsid w:val="002413BB"/>
    <w:rsid w:val="00241698"/>
    <w:rsid w:val="00251D3F"/>
    <w:rsid w:val="00260937"/>
    <w:rsid w:val="002618E0"/>
    <w:rsid w:val="002672E9"/>
    <w:rsid w:val="002711AE"/>
    <w:rsid w:val="00273761"/>
    <w:rsid w:val="00277706"/>
    <w:rsid w:val="00283EE6"/>
    <w:rsid w:val="002847DE"/>
    <w:rsid w:val="00285B81"/>
    <w:rsid w:val="002A6A46"/>
    <w:rsid w:val="002B28E0"/>
    <w:rsid w:val="002C6CEB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2FB0"/>
    <w:rsid w:val="00325D8B"/>
    <w:rsid w:val="00326834"/>
    <w:rsid w:val="003361B5"/>
    <w:rsid w:val="00340A2E"/>
    <w:rsid w:val="00346224"/>
    <w:rsid w:val="0035043A"/>
    <w:rsid w:val="00365243"/>
    <w:rsid w:val="00367250"/>
    <w:rsid w:val="00370866"/>
    <w:rsid w:val="0037231D"/>
    <w:rsid w:val="00373B58"/>
    <w:rsid w:val="003A4375"/>
    <w:rsid w:val="003B36FC"/>
    <w:rsid w:val="003B4978"/>
    <w:rsid w:val="003C0B6A"/>
    <w:rsid w:val="003C36DE"/>
    <w:rsid w:val="003C485B"/>
    <w:rsid w:val="003D0305"/>
    <w:rsid w:val="003D1272"/>
    <w:rsid w:val="003D16FE"/>
    <w:rsid w:val="003E010D"/>
    <w:rsid w:val="003E19BB"/>
    <w:rsid w:val="003E4CFC"/>
    <w:rsid w:val="003E5C55"/>
    <w:rsid w:val="003F0DE7"/>
    <w:rsid w:val="003F4DE6"/>
    <w:rsid w:val="00404386"/>
    <w:rsid w:val="00405C22"/>
    <w:rsid w:val="00406373"/>
    <w:rsid w:val="00417527"/>
    <w:rsid w:val="0043532D"/>
    <w:rsid w:val="00440067"/>
    <w:rsid w:val="00441842"/>
    <w:rsid w:val="00445049"/>
    <w:rsid w:val="00451CC8"/>
    <w:rsid w:val="004527D6"/>
    <w:rsid w:val="00455EB9"/>
    <w:rsid w:val="00456CD3"/>
    <w:rsid w:val="004720C5"/>
    <w:rsid w:val="00474EDE"/>
    <w:rsid w:val="0047643E"/>
    <w:rsid w:val="004801D0"/>
    <w:rsid w:val="00484329"/>
    <w:rsid w:val="00497AA4"/>
    <w:rsid w:val="004A0508"/>
    <w:rsid w:val="004B065E"/>
    <w:rsid w:val="004B456A"/>
    <w:rsid w:val="004D6B75"/>
    <w:rsid w:val="004F23F4"/>
    <w:rsid w:val="004F448A"/>
    <w:rsid w:val="004F61F3"/>
    <w:rsid w:val="004F660B"/>
    <w:rsid w:val="004F7C1C"/>
    <w:rsid w:val="0051745B"/>
    <w:rsid w:val="005255EB"/>
    <w:rsid w:val="005316C0"/>
    <w:rsid w:val="00537044"/>
    <w:rsid w:val="00537622"/>
    <w:rsid w:val="005447B7"/>
    <w:rsid w:val="005608A6"/>
    <w:rsid w:val="00561648"/>
    <w:rsid w:val="00561855"/>
    <w:rsid w:val="00571E52"/>
    <w:rsid w:val="005724B4"/>
    <w:rsid w:val="00572A53"/>
    <w:rsid w:val="00572C81"/>
    <w:rsid w:val="00573D72"/>
    <w:rsid w:val="005753D9"/>
    <w:rsid w:val="00575F57"/>
    <w:rsid w:val="00582083"/>
    <w:rsid w:val="005825FE"/>
    <w:rsid w:val="0058399F"/>
    <w:rsid w:val="005867D4"/>
    <w:rsid w:val="00587BA1"/>
    <w:rsid w:val="00592FA7"/>
    <w:rsid w:val="00597D0E"/>
    <w:rsid w:val="005A785E"/>
    <w:rsid w:val="005B253B"/>
    <w:rsid w:val="005B3910"/>
    <w:rsid w:val="005C151C"/>
    <w:rsid w:val="005C4C41"/>
    <w:rsid w:val="005C71B5"/>
    <w:rsid w:val="005C7E8F"/>
    <w:rsid w:val="005D7037"/>
    <w:rsid w:val="005D7E01"/>
    <w:rsid w:val="005E31D2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260EF"/>
    <w:rsid w:val="006315C1"/>
    <w:rsid w:val="006348E6"/>
    <w:rsid w:val="00635E3F"/>
    <w:rsid w:val="0065152F"/>
    <w:rsid w:val="00662D8F"/>
    <w:rsid w:val="0066332D"/>
    <w:rsid w:val="00670A28"/>
    <w:rsid w:val="00670D1D"/>
    <w:rsid w:val="00673C4D"/>
    <w:rsid w:val="006867C6"/>
    <w:rsid w:val="00697B71"/>
    <w:rsid w:val="006B4E4F"/>
    <w:rsid w:val="006D59F7"/>
    <w:rsid w:val="006E377F"/>
    <w:rsid w:val="006F3A2C"/>
    <w:rsid w:val="006F44F5"/>
    <w:rsid w:val="006F481E"/>
    <w:rsid w:val="006F54ED"/>
    <w:rsid w:val="006F758E"/>
    <w:rsid w:val="00701AC2"/>
    <w:rsid w:val="007033C0"/>
    <w:rsid w:val="00707973"/>
    <w:rsid w:val="00724179"/>
    <w:rsid w:val="0073055A"/>
    <w:rsid w:val="007345D8"/>
    <w:rsid w:val="00737008"/>
    <w:rsid w:val="00741DF3"/>
    <w:rsid w:val="00743912"/>
    <w:rsid w:val="00744B63"/>
    <w:rsid w:val="007632FE"/>
    <w:rsid w:val="00767A5A"/>
    <w:rsid w:val="00771D35"/>
    <w:rsid w:val="00780396"/>
    <w:rsid w:val="0078319E"/>
    <w:rsid w:val="00783525"/>
    <w:rsid w:val="007A022D"/>
    <w:rsid w:val="007A47C1"/>
    <w:rsid w:val="007A4972"/>
    <w:rsid w:val="007D302C"/>
    <w:rsid w:val="007D4174"/>
    <w:rsid w:val="007E0866"/>
    <w:rsid w:val="007E15B0"/>
    <w:rsid w:val="007E31E3"/>
    <w:rsid w:val="007E50FE"/>
    <w:rsid w:val="007F3757"/>
    <w:rsid w:val="007F3EDF"/>
    <w:rsid w:val="007F4AC2"/>
    <w:rsid w:val="008155E7"/>
    <w:rsid w:val="00824D1D"/>
    <w:rsid w:val="00825784"/>
    <w:rsid w:val="0083015D"/>
    <w:rsid w:val="008317DD"/>
    <w:rsid w:val="00833AC6"/>
    <w:rsid w:val="00842E0F"/>
    <w:rsid w:val="00843739"/>
    <w:rsid w:val="00843B36"/>
    <w:rsid w:val="00847017"/>
    <w:rsid w:val="00866D9E"/>
    <w:rsid w:val="00882006"/>
    <w:rsid w:val="00886AAD"/>
    <w:rsid w:val="00891A7E"/>
    <w:rsid w:val="0089202C"/>
    <w:rsid w:val="00895F3B"/>
    <w:rsid w:val="008A757F"/>
    <w:rsid w:val="008B3D3B"/>
    <w:rsid w:val="008B4927"/>
    <w:rsid w:val="008C2AC2"/>
    <w:rsid w:val="008D46B9"/>
    <w:rsid w:val="008D6DCE"/>
    <w:rsid w:val="008E0DB9"/>
    <w:rsid w:val="008E2DED"/>
    <w:rsid w:val="008E55A3"/>
    <w:rsid w:val="008E64FA"/>
    <w:rsid w:val="008F3E2F"/>
    <w:rsid w:val="00913CF8"/>
    <w:rsid w:val="00915AC8"/>
    <w:rsid w:val="009430B0"/>
    <w:rsid w:val="00945B2B"/>
    <w:rsid w:val="00946104"/>
    <w:rsid w:val="009514DD"/>
    <w:rsid w:val="0095198A"/>
    <w:rsid w:val="00953938"/>
    <w:rsid w:val="009557B5"/>
    <w:rsid w:val="00965BB4"/>
    <w:rsid w:val="00980089"/>
    <w:rsid w:val="00991A55"/>
    <w:rsid w:val="009A46DA"/>
    <w:rsid w:val="009B0FC7"/>
    <w:rsid w:val="009B70DE"/>
    <w:rsid w:val="009B7404"/>
    <w:rsid w:val="009C0C1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3F94"/>
    <w:rsid w:val="009F7784"/>
    <w:rsid w:val="00A018BA"/>
    <w:rsid w:val="00A04B00"/>
    <w:rsid w:val="00A1445A"/>
    <w:rsid w:val="00A15A15"/>
    <w:rsid w:val="00A22650"/>
    <w:rsid w:val="00A3063E"/>
    <w:rsid w:val="00A33BE0"/>
    <w:rsid w:val="00A515E0"/>
    <w:rsid w:val="00A525D0"/>
    <w:rsid w:val="00A57325"/>
    <w:rsid w:val="00A60157"/>
    <w:rsid w:val="00A72A09"/>
    <w:rsid w:val="00A754DC"/>
    <w:rsid w:val="00A75802"/>
    <w:rsid w:val="00A83E62"/>
    <w:rsid w:val="00A86219"/>
    <w:rsid w:val="00A92149"/>
    <w:rsid w:val="00A938C9"/>
    <w:rsid w:val="00AA2F1C"/>
    <w:rsid w:val="00AA69C7"/>
    <w:rsid w:val="00AB1522"/>
    <w:rsid w:val="00AB3346"/>
    <w:rsid w:val="00AB33EE"/>
    <w:rsid w:val="00AB4674"/>
    <w:rsid w:val="00AC1AFE"/>
    <w:rsid w:val="00AC1C63"/>
    <w:rsid w:val="00AC7136"/>
    <w:rsid w:val="00AC72E5"/>
    <w:rsid w:val="00AD3618"/>
    <w:rsid w:val="00AF0AD6"/>
    <w:rsid w:val="00AF1C1D"/>
    <w:rsid w:val="00AF6EBB"/>
    <w:rsid w:val="00B021F9"/>
    <w:rsid w:val="00B125E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76A63"/>
    <w:rsid w:val="00B86392"/>
    <w:rsid w:val="00B9309E"/>
    <w:rsid w:val="00B930C3"/>
    <w:rsid w:val="00B97834"/>
    <w:rsid w:val="00BA1913"/>
    <w:rsid w:val="00BA2C4A"/>
    <w:rsid w:val="00BA445A"/>
    <w:rsid w:val="00BB3939"/>
    <w:rsid w:val="00BB7B2B"/>
    <w:rsid w:val="00BC00ED"/>
    <w:rsid w:val="00BC12C0"/>
    <w:rsid w:val="00BC2412"/>
    <w:rsid w:val="00BC29DD"/>
    <w:rsid w:val="00BC682B"/>
    <w:rsid w:val="00BD2FD8"/>
    <w:rsid w:val="00BD4AEF"/>
    <w:rsid w:val="00BD6562"/>
    <w:rsid w:val="00BE0F62"/>
    <w:rsid w:val="00BE49D6"/>
    <w:rsid w:val="00BE655C"/>
    <w:rsid w:val="00BE6AEE"/>
    <w:rsid w:val="00BF0A60"/>
    <w:rsid w:val="00BF78A7"/>
    <w:rsid w:val="00C03813"/>
    <w:rsid w:val="00C03C9F"/>
    <w:rsid w:val="00C052DE"/>
    <w:rsid w:val="00C0552D"/>
    <w:rsid w:val="00C06BC8"/>
    <w:rsid w:val="00C124CB"/>
    <w:rsid w:val="00C16A39"/>
    <w:rsid w:val="00C237FA"/>
    <w:rsid w:val="00C24B44"/>
    <w:rsid w:val="00C2689D"/>
    <w:rsid w:val="00C468BF"/>
    <w:rsid w:val="00C5513D"/>
    <w:rsid w:val="00C565DD"/>
    <w:rsid w:val="00C6442D"/>
    <w:rsid w:val="00C64A95"/>
    <w:rsid w:val="00C75D98"/>
    <w:rsid w:val="00C82B34"/>
    <w:rsid w:val="00C92279"/>
    <w:rsid w:val="00C9531D"/>
    <w:rsid w:val="00C97729"/>
    <w:rsid w:val="00CA5E67"/>
    <w:rsid w:val="00CB008E"/>
    <w:rsid w:val="00CB0D95"/>
    <w:rsid w:val="00CB1560"/>
    <w:rsid w:val="00CC022B"/>
    <w:rsid w:val="00CD61B2"/>
    <w:rsid w:val="00CD6F69"/>
    <w:rsid w:val="00CD7808"/>
    <w:rsid w:val="00CE2B4E"/>
    <w:rsid w:val="00CE2E03"/>
    <w:rsid w:val="00CF12FC"/>
    <w:rsid w:val="00CF5473"/>
    <w:rsid w:val="00CF6D57"/>
    <w:rsid w:val="00D05C1E"/>
    <w:rsid w:val="00D06278"/>
    <w:rsid w:val="00D1401B"/>
    <w:rsid w:val="00D1735B"/>
    <w:rsid w:val="00D2343D"/>
    <w:rsid w:val="00D2469C"/>
    <w:rsid w:val="00D2697F"/>
    <w:rsid w:val="00D278D4"/>
    <w:rsid w:val="00D30E51"/>
    <w:rsid w:val="00D361C0"/>
    <w:rsid w:val="00D41F63"/>
    <w:rsid w:val="00D422DA"/>
    <w:rsid w:val="00D43290"/>
    <w:rsid w:val="00D579F3"/>
    <w:rsid w:val="00D707B4"/>
    <w:rsid w:val="00D7309B"/>
    <w:rsid w:val="00D775D7"/>
    <w:rsid w:val="00D77C8B"/>
    <w:rsid w:val="00D8275B"/>
    <w:rsid w:val="00D83E17"/>
    <w:rsid w:val="00D84490"/>
    <w:rsid w:val="00D844C8"/>
    <w:rsid w:val="00D85FFD"/>
    <w:rsid w:val="00D92C6A"/>
    <w:rsid w:val="00D97344"/>
    <w:rsid w:val="00DA0B86"/>
    <w:rsid w:val="00DB3E61"/>
    <w:rsid w:val="00DB5A10"/>
    <w:rsid w:val="00DD5C44"/>
    <w:rsid w:val="00DF116B"/>
    <w:rsid w:val="00DF3D50"/>
    <w:rsid w:val="00DF468A"/>
    <w:rsid w:val="00E029F3"/>
    <w:rsid w:val="00E02C2C"/>
    <w:rsid w:val="00E0340C"/>
    <w:rsid w:val="00E045F9"/>
    <w:rsid w:val="00E06E70"/>
    <w:rsid w:val="00E114BC"/>
    <w:rsid w:val="00E167D2"/>
    <w:rsid w:val="00E16A4C"/>
    <w:rsid w:val="00E3300C"/>
    <w:rsid w:val="00E43C3D"/>
    <w:rsid w:val="00E52A3F"/>
    <w:rsid w:val="00E550C0"/>
    <w:rsid w:val="00E55556"/>
    <w:rsid w:val="00E61921"/>
    <w:rsid w:val="00E676C3"/>
    <w:rsid w:val="00E749F2"/>
    <w:rsid w:val="00E932C8"/>
    <w:rsid w:val="00E95B73"/>
    <w:rsid w:val="00E9600A"/>
    <w:rsid w:val="00EA51AA"/>
    <w:rsid w:val="00EA6032"/>
    <w:rsid w:val="00EA7B9C"/>
    <w:rsid w:val="00EB0220"/>
    <w:rsid w:val="00EB0DA9"/>
    <w:rsid w:val="00EB54C5"/>
    <w:rsid w:val="00EC5991"/>
    <w:rsid w:val="00EC757B"/>
    <w:rsid w:val="00EC76BF"/>
    <w:rsid w:val="00EE6ED9"/>
    <w:rsid w:val="00EE7F32"/>
    <w:rsid w:val="00EF0493"/>
    <w:rsid w:val="00EF0BF2"/>
    <w:rsid w:val="00EF1787"/>
    <w:rsid w:val="00EF18FD"/>
    <w:rsid w:val="00F0300D"/>
    <w:rsid w:val="00F0401D"/>
    <w:rsid w:val="00F113E0"/>
    <w:rsid w:val="00F1709B"/>
    <w:rsid w:val="00F2173C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67D7D"/>
    <w:rsid w:val="00F70BB8"/>
    <w:rsid w:val="00F71C13"/>
    <w:rsid w:val="00F7286E"/>
    <w:rsid w:val="00F758D0"/>
    <w:rsid w:val="00F760FE"/>
    <w:rsid w:val="00F92D1D"/>
    <w:rsid w:val="00F94B26"/>
    <w:rsid w:val="00F95AAD"/>
    <w:rsid w:val="00FA340B"/>
    <w:rsid w:val="00FA3767"/>
    <w:rsid w:val="00FA493D"/>
    <w:rsid w:val="00FA77C3"/>
    <w:rsid w:val="00FB174F"/>
    <w:rsid w:val="00FB4D34"/>
    <w:rsid w:val="00FC4EB7"/>
    <w:rsid w:val="00FC6CF0"/>
    <w:rsid w:val="00FD6770"/>
    <w:rsid w:val="00FD78FA"/>
    <w:rsid w:val="00FE34E9"/>
    <w:rsid w:val="00FE383A"/>
    <w:rsid w:val="00FE5E54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kstpogodba-Marko">
    <w:name w:val="Tekst pogodba - Marko"/>
    <w:basedOn w:val="Navaden"/>
    <w:qFormat/>
    <w:rsid w:val="00AA69C7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CharStyle26">
    <w:name w:val="Char Style 26"/>
    <w:basedOn w:val="Privzetapisavaodstavka"/>
    <w:link w:val="Style15"/>
    <w:rsid w:val="00A15A15"/>
    <w:rPr>
      <w:shd w:val="clear" w:color="auto" w:fill="FFFFFF"/>
    </w:rPr>
  </w:style>
  <w:style w:type="paragraph" w:customStyle="1" w:styleId="Style15">
    <w:name w:val="Style 15"/>
    <w:basedOn w:val="Navaden"/>
    <w:link w:val="CharStyle26"/>
    <w:qFormat/>
    <w:rsid w:val="00A15A15"/>
    <w:pPr>
      <w:widowControl w:val="0"/>
      <w:shd w:val="clear" w:color="auto" w:fill="FFFFFF"/>
      <w:spacing w:before="560" w:after="560" w:line="266" w:lineRule="exact"/>
      <w:ind w:hanging="440"/>
      <w:jc w:val="center"/>
    </w:pPr>
    <w:rPr>
      <w:sz w:val="20"/>
      <w:szCs w:val="20"/>
    </w:rPr>
  </w:style>
  <w:style w:type="character" w:customStyle="1" w:styleId="highlighted">
    <w:name w:val="highlighted"/>
    <w:basedOn w:val="Privzetapisavaodstavka"/>
    <w:rsid w:val="00EF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40B6CF-8A2B-4F1C-BCEB-CDB240614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AD5D0-9F1C-4494-A630-9ED39F26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318</TotalTime>
  <Pages>1</Pages>
  <Words>92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17</cp:revision>
  <cp:lastPrinted>2024-01-16T11:48:00Z</cp:lastPrinted>
  <dcterms:created xsi:type="dcterms:W3CDTF">2023-11-03T14:07:00Z</dcterms:created>
  <dcterms:modified xsi:type="dcterms:W3CDTF">2024-09-26T09:44:00Z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